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6F79655F" w:rsidRDefault="00997F14" w14:paraId="6C209650" wp14:textId="29614BFB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F79655F" w:rsidR="09E8FCB4">
        <w:rPr>
          <w:rFonts w:ascii="Times New Roman" w:hAnsi="Times New Roman"/>
          <w:b w:val="1"/>
          <w:bCs w:val="1"/>
        </w:rPr>
        <w:t>d</w:t>
      </w:r>
      <w:r w:rsidRPr="6F79655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F79655F" w:rsidR="00D8678B">
        <w:rPr>
          <w:rFonts w:ascii="Corbel" w:hAnsi="Corbel"/>
          <w:i w:val="1"/>
          <w:iCs w:val="1"/>
        </w:rPr>
        <w:t xml:space="preserve">Załącznik nr </w:t>
      </w:r>
      <w:r w:rsidRPr="6F79655F" w:rsidR="006F31E2">
        <w:rPr>
          <w:rFonts w:ascii="Corbel" w:hAnsi="Corbel"/>
          <w:i w:val="1"/>
          <w:iCs w:val="1"/>
        </w:rPr>
        <w:t>1.5</w:t>
      </w:r>
      <w:r w:rsidRPr="6F79655F" w:rsidR="00D8678B">
        <w:rPr>
          <w:rFonts w:ascii="Corbel" w:hAnsi="Corbel"/>
          <w:i w:val="1"/>
          <w:iCs w:val="1"/>
        </w:rPr>
        <w:t xml:space="preserve"> do Zarządzenia</w:t>
      </w:r>
      <w:r w:rsidRPr="6F79655F" w:rsidR="002A22BF">
        <w:rPr>
          <w:rFonts w:ascii="Corbel" w:hAnsi="Corbel"/>
          <w:i w:val="1"/>
          <w:iCs w:val="1"/>
        </w:rPr>
        <w:t xml:space="preserve"> Rektora </w:t>
      </w:r>
      <w:r w:rsidRPr="6F79655F" w:rsidR="002A22BF">
        <w:rPr>
          <w:rFonts w:ascii="Corbel" w:hAnsi="Corbel"/>
          <w:i w:val="1"/>
          <w:iCs w:val="1"/>
        </w:rPr>
        <w:t xml:space="preserve">UR </w:t>
      </w:r>
      <w:r w:rsidRPr="6F79655F" w:rsidR="00CD6897">
        <w:rPr>
          <w:rFonts w:ascii="Corbel" w:hAnsi="Corbel"/>
          <w:i w:val="1"/>
          <w:iCs w:val="1"/>
        </w:rPr>
        <w:t xml:space="preserve"> nr</w:t>
      </w:r>
      <w:r w:rsidRPr="6F79655F" w:rsidR="00CD6897">
        <w:rPr>
          <w:rFonts w:ascii="Corbel" w:hAnsi="Corbel"/>
          <w:i w:val="1"/>
          <w:iCs w:val="1"/>
        </w:rPr>
        <w:t xml:space="preserve"> </w:t>
      </w:r>
      <w:r w:rsidRPr="6F79655F" w:rsidR="00F17567">
        <w:rPr>
          <w:rFonts w:ascii="Corbel" w:hAnsi="Corbel"/>
          <w:i w:val="1"/>
          <w:iCs w:val="1"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8D01E6" w:rsidP="008D01E6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D01E6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8CE5EE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</w:t>
      </w:r>
      <w:r>
        <w:rPr>
          <w:rFonts w:ascii="Corbel" w:hAnsi="Corbel"/>
          <w:i/>
          <w:sz w:val="24"/>
          <w:szCs w:val="24"/>
        </w:rPr>
        <w:t xml:space="preserve">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332FD4">
        <w:rPr>
          <w:rFonts w:ascii="Corbel" w:hAnsi="Corbel"/>
          <w:sz w:val="20"/>
          <w:szCs w:val="20"/>
        </w:rPr>
        <w:t>202</w:t>
      </w:r>
      <w:r w:rsidR="008D01E6">
        <w:rPr>
          <w:rFonts w:ascii="Corbel" w:hAnsi="Corbel"/>
          <w:sz w:val="20"/>
          <w:szCs w:val="20"/>
        </w:rPr>
        <w:t>4</w:t>
      </w:r>
      <w:r w:rsidR="00E91A49">
        <w:rPr>
          <w:rFonts w:ascii="Corbel" w:hAnsi="Corbel"/>
          <w:sz w:val="20"/>
          <w:szCs w:val="20"/>
        </w:rPr>
        <w:t>/202</w:t>
      </w:r>
      <w:r w:rsidR="008D01E6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6F79655F" w14:paraId="39B55071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3096B" w14:paraId="3E6FAB9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xmlns:wp14="http://schemas.microsoft.com/office/word/2010/wordml" w:rsidRPr="009C54AE" w:rsidR="0068279C" w:rsidTr="6F79655F" w14:paraId="4CA2915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68279C" w:rsidTr="6F79655F" w14:paraId="5C0172EC" wp14:textId="77777777">
        <w:tc>
          <w:tcPr>
            <w:tcW w:w="2694" w:type="dxa"/>
            <w:tcMar/>
            <w:vAlign w:val="center"/>
          </w:tcPr>
          <w:p w:rsidRPr="009C54AE" w:rsidR="0068279C" w:rsidP="00EA4832" w:rsidRDefault="0068279C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D3331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68279C" w:rsidTr="6F79655F" w14:paraId="73603CF6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2D30EF" w:rsidRDefault="00D3331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68279C" w:rsidTr="6F79655F" w14:paraId="63AED1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68279C" w:rsidTr="6F79655F" w14:paraId="0F03FB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68279C" w:rsidTr="6F79655F" w14:paraId="3B32AF2E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68279C" w:rsidTr="6F79655F" w14:paraId="0132ED40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68279C" w:rsidTr="6F79655F" w14:paraId="6911D5D9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F35931" w14:paraId="33E227C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821C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A821C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A821CE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xmlns:wp14="http://schemas.microsoft.com/office/word/2010/wordml" w:rsidRPr="009C54AE" w:rsidR="0068279C" w:rsidTr="6F79655F" w14:paraId="3100E351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2F1495" w14:paraId="67702E9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xmlns:wp14="http://schemas.microsoft.com/office/word/2010/wordml" w:rsidRPr="009C54AE" w:rsidR="0068279C" w:rsidTr="6F79655F" w14:paraId="2786482B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68279C" w:rsidTr="6F79655F" w14:paraId="10C7E59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6F79655F" w:rsidRDefault="00720CBE" w14:paraId="1F8D8D4A" wp14:textId="2093D40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F79655F" w:rsidR="66E4D50E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6F79655F" w:rsidR="00720CB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6F79655F" w:rsidR="00DC18BF">
              <w:rPr>
                <w:rFonts w:ascii="Corbel" w:hAnsi="Corbel"/>
                <w:b w:val="0"/>
                <w:bCs w:val="0"/>
                <w:sz w:val="24"/>
                <w:szCs w:val="24"/>
              </w:rPr>
              <w:t>Teresa Piątek</w:t>
            </w:r>
          </w:p>
        </w:tc>
      </w:tr>
      <w:tr xmlns:wp14="http://schemas.microsoft.com/office/word/2010/wordml" w:rsidRPr="009C54AE" w:rsidR="0068279C" w:rsidTr="6F79655F" w14:paraId="471FE44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6FC5A5CC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F334B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2F334B" w14:paraId="0825D6C0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T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3EE3F4D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78F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BCC276A" wp14:textId="77777777">
        <w:tc>
          <w:tcPr>
            <w:tcW w:w="9670" w:type="dxa"/>
          </w:tcPr>
          <w:p w:rsidRPr="009C54AE" w:rsidR="0085747A" w:rsidP="002F1495" w:rsidRDefault="00C804E1" w14:paraId="071A74A3" wp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432DD" w:rsidTr="00426769" w14:paraId="49E10D47" wp14:textId="77777777">
        <w:tc>
          <w:tcPr>
            <w:tcW w:w="851" w:type="dxa"/>
            <w:vAlign w:val="center"/>
          </w:tcPr>
          <w:p w:rsidRPr="009C54AE" w:rsidR="006432DD" w:rsidP="00A821CE" w:rsidRDefault="006432DD" w14:paraId="6780E770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432DD" w:rsidP="00A821CE" w:rsidRDefault="006432DD" w14:paraId="16CBE8EB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Wzbogacenie wiedzy na temat modeli zdrowia oraz uwarunkowań i zagrożeń zdrowia </w:t>
            </w:r>
          </w:p>
        </w:tc>
      </w:tr>
      <w:tr xmlns:wp14="http://schemas.microsoft.com/office/word/2010/wordml" w:rsidRPr="009C54AE" w:rsidR="0085747A" w:rsidTr="00426769" w14:paraId="206B97D4" wp14:textId="77777777">
        <w:tc>
          <w:tcPr>
            <w:tcW w:w="851" w:type="dxa"/>
            <w:vAlign w:val="center"/>
          </w:tcPr>
          <w:p w:rsidRPr="009C54AE" w:rsidR="0085747A" w:rsidP="00A821CE" w:rsidRDefault="0085747A" w14:paraId="550CF7E8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6432DD" w14:paraId="52CD8F63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metodami projektowania różnych form aktywności w celu rozwijania kultury zdrowotnej u dzieci i uczniów</w:t>
            </w:r>
          </w:p>
        </w:tc>
      </w:tr>
      <w:tr xmlns:wp14="http://schemas.microsoft.com/office/word/2010/wordml" w:rsidRPr="009C54AE" w:rsidR="0085747A" w:rsidTr="00426769" w14:paraId="17693407" wp14:textId="77777777">
        <w:tc>
          <w:tcPr>
            <w:tcW w:w="851" w:type="dxa"/>
            <w:vAlign w:val="center"/>
          </w:tcPr>
          <w:p w:rsidRPr="009C54AE" w:rsidR="0085747A" w:rsidP="00A821CE" w:rsidRDefault="006432DD" w14:paraId="53C0B3C4" wp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6432DD" w14:paraId="2AF320B7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xmlns:wp14="http://schemas.microsoft.com/office/word/2010/wordml" w:rsidRPr="009C54AE" w:rsidR="0085747A" w:rsidTr="00426769" w14:paraId="66F95979" wp14:textId="77777777">
        <w:tc>
          <w:tcPr>
            <w:tcW w:w="851" w:type="dxa"/>
            <w:vAlign w:val="center"/>
          </w:tcPr>
          <w:p w:rsidRPr="009C54AE" w:rsidR="0085747A" w:rsidP="00A821CE" w:rsidRDefault="0085747A" w14:paraId="7C12F916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426769" w14:paraId="12BD43E7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 planowania, realizowania i oceny procesu rozwoju kultury zdrowotnej dzieci/uczniów</w:t>
            </w:r>
          </w:p>
        </w:tc>
      </w:tr>
      <w:tr xmlns:wp14="http://schemas.microsoft.com/office/word/2010/wordml" w:rsidRPr="009C54AE" w:rsidR="00426769" w:rsidTr="00426769" w14:paraId="618A395C" wp14:textId="77777777">
        <w:tc>
          <w:tcPr>
            <w:tcW w:w="851" w:type="dxa"/>
            <w:vAlign w:val="center"/>
          </w:tcPr>
          <w:p w:rsidRPr="009C54AE" w:rsidR="00426769" w:rsidP="00A821CE" w:rsidRDefault="00426769" w14:paraId="56E055E9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26769" w:rsidP="00A821CE" w:rsidRDefault="00426769" w14:paraId="29D0C880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xmlns:wp14="http://schemas.microsoft.com/office/word/2010/wordml" w:rsidRPr="009C54AE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F35931" w14:paraId="407C9C2F" wp14:textId="77777777">
        <w:tc>
          <w:tcPr>
            <w:tcW w:w="1701" w:type="dxa"/>
          </w:tcPr>
          <w:p w:rsidRPr="009C54AE" w:rsidR="0085747A" w:rsidP="009041B5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P="009041B5" w:rsidRDefault="00426769" w14:paraId="3A01A3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9C54AE" w:rsidR="00426769" w:rsidP="009041B5" w:rsidRDefault="00426769" w14:paraId="44278F4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holistyczny model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zdrowia oraz najważniejsze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uwarunkowania i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zdrowia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 xml:space="preserve"> dzieci w wieku przedszkolnym i uczniów w młodszym wieku szkolnym oraz procedury zapobiegania tym zagrożeniom</w:t>
            </w:r>
          </w:p>
        </w:tc>
        <w:tc>
          <w:tcPr>
            <w:tcW w:w="1873" w:type="dxa"/>
            <w:vAlign w:val="center"/>
          </w:tcPr>
          <w:p w:rsidRPr="009C54AE" w:rsidR="0085747A" w:rsidP="00F35931" w:rsidRDefault="00560EBD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5747A" w:rsidTr="00F35931" w14:paraId="33E8D08C" wp14:textId="77777777">
        <w:tc>
          <w:tcPr>
            <w:tcW w:w="1701" w:type="dxa"/>
          </w:tcPr>
          <w:p w:rsidRPr="009C54AE" w:rsidR="0085747A" w:rsidP="009041B5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9041B5" w:rsidRDefault="002F5C50" w14:paraId="5DD70E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metody projektowania 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form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aktywności dzieci/uczniów mając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na celu rozwijanie ich kultury zdrowotnej</w:t>
            </w:r>
          </w:p>
        </w:tc>
        <w:tc>
          <w:tcPr>
            <w:tcW w:w="1873" w:type="dxa"/>
            <w:vAlign w:val="center"/>
          </w:tcPr>
          <w:p w:rsidR="0085747A" w:rsidP="00F35931" w:rsidRDefault="00464BF4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="00464BF4" w:rsidP="00F35931" w:rsidRDefault="00464BF4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:rsidRPr="009C54AE" w:rsidR="00CA78F1" w:rsidP="00F35931" w:rsidRDefault="00CA78F1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5747A" w:rsidTr="00F35931" w14:paraId="637D14F3" wp14:textId="77777777">
        <w:tc>
          <w:tcPr>
            <w:tcW w:w="1701" w:type="dxa"/>
          </w:tcPr>
          <w:p w:rsidRPr="009C54AE" w:rsidR="0085747A" w:rsidP="009041B5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9041B5" w:rsidRDefault="002F5C50" w14:paraId="0475537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różne formy aktywności dzieci/uczniów rozwijające ich postawę prozdrowotną</w:t>
            </w:r>
          </w:p>
        </w:tc>
        <w:tc>
          <w:tcPr>
            <w:tcW w:w="1873" w:type="dxa"/>
            <w:vAlign w:val="center"/>
          </w:tcPr>
          <w:p w:rsidR="0085747A" w:rsidP="00F35931" w:rsidRDefault="00CA78F1" w14:paraId="035DB2F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CA78F1" w:rsidP="00F35931" w:rsidRDefault="00CA78F1" w14:paraId="2BC8A5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2F5C50" w:rsidTr="00F35931" w14:paraId="54544A07" wp14:textId="77777777">
        <w:tc>
          <w:tcPr>
            <w:tcW w:w="1701" w:type="dxa"/>
          </w:tcPr>
          <w:p w:rsidRPr="009C54AE" w:rsidR="002F5C50" w:rsidP="009041B5" w:rsidRDefault="002F5C50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2F5C50" w:rsidP="009041B5" w:rsidRDefault="002F5C50" w14:paraId="5BBF99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Opracuje cykl scenariuszy zajęć prozdrowotnych dla dzieci w wieku przedszkolnym oraz uczniów klas I-III szkoły podstawowej </w:t>
            </w:r>
          </w:p>
        </w:tc>
        <w:tc>
          <w:tcPr>
            <w:tcW w:w="1873" w:type="dxa"/>
            <w:vAlign w:val="center"/>
          </w:tcPr>
          <w:p w:rsidR="002F5C50" w:rsidP="00F35931" w:rsidRDefault="00CA78F1" w14:paraId="76C0F85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="00CA78F1" w:rsidP="00F35931" w:rsidRDefault="00CA78F1" w14:paraId="0C3DE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CA78F1" w:rsidP="00F35931" w:rsidRDefault="00CA78F1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2F5C50" w:rsidTr="00F35931" w14:paraId="2E8BD7D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9041B5" w:rsidRDefault="002F5C50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CC78B3" w:rsidRDefault="002D30EF" w14:paraId="64FB2E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0EF"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F5C50" w:rsidP="00F35931" w:rsidRDefault="00CA78F1" w14:paraId="686FAF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CA78F1" w:rsidP="00F35931" w:rsidRDefault="00CA78F1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1059610E" wp14:textId="77777777">
        <w:tc>
          <w:tcPr>
            <w:tcW w:w="9639" w:type="dxa"/>
          </w:tcPr>
          <w:p w:rsidRPr="006432DD" w:rsidR="0085747A" w:rsidP="006432DD" w:rsidRDefault="006432DD" w14:paraId="7957BCF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xmlns:wp14="http://schemas.microsoft.com/office/word/2010/wordml" w:rsidRPr="009C54AE" w:rsidR="0085747A" w:rsidTr="00923D7D" w14:paraId="3E0E99ED" wp14:textId="77777777">
        <w:tc>
          <w:tcPr>
            <w:tcW w:w="9639" w:type="dxa"/>
          </w:tcPr>
          <w:p w:rsidRPr="009C54AE" w:rsidR="0085747A" w:rsidP="009C54AE" w:rsidRDefault="00CA78F1" w14:paraId="3C52CF7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</w:p>
        </w:tc>
      </w:tr>
      <w:tr xmlns:wp14="http://schemas.microsoft.com/office/word/2010/wordml" w:rsidRPr="009C54AE" w:rsidR="0085747A" w:rsidTr="00923D7D" w14:paraId="6AC641B7" wp14:textId="77777777">
        <w:tc>
          <w:tcPr>
            <w:tcW w:w="9639" w:type="dxa"/>
          </w:tcPr>
          <w:p w:rsidRPr="009C54AE" w:rsidR="0085747A" w:rsidP="009C54AE" w:rsidRDefault="007A53C0" w14:paraId="4A968F4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</w:p>
        </w:tc>
      </w:tr>
      <w:tr xmlns:wp14="http://schemas.microsoft.com/office/word/2010/wordml" w:rsidRPr="009C54AE" w:rsidR="007A53C0" w:rsidTr="00923D7D" w14:paraId="6247822D" wp14:textId="77777777">
        <w:tc>
          <w:tcPr>
            <w:tcW w:w="9639" w:type="dxa"/>
          </w:tcPr>
          <w:p w:rsidR="00E83B01" w:rsidP="009C54AE" w:rsidRDefault="00E83B01" w14:paraId="215A227E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:rsidR="007A53C0" w:rsidP="009C54AE" w:rsidRDefault="00E83B01" w14:paraId="4E7C890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zęby, ciało, samokontrola, </w:t>
            </w:r>
          </w:p>
        </w:tc>
      </w:tr>
      <w:tr xmlns:wp14="http://schemas.microsoft.com/office/word/2010/wordml" w:rsidRPr="009C54AE" w:rsidR="007A53C0" w:rsidTr="007A53C0" w14:paraId="08548ADA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1023CA9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</w:p>
        </w:tc>
      </w:tr>
      <w:tr xmlns:wp14="http://schemas.microsoft.com/office/word/2010/wordml" w:rsidRPr="009C54AE" w:rsidR="007A53C0" w:rsidTr="007A53C0" w14:paraId="6BA6C7B9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52C3B59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pierwszej pomocy przedmedycznej</w:t>
            </w:r>
          </w:p>
        </w:tc>
      </w:tr>
      <w:tr xmlns:wp14="http://schemas.microsoft.com/office/word/2010/wordml" w:rsidRPr="009C54AE" w:rsidR="007A53C0" w:rsidTr="007A53C0" w14:paraId="3F574174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21510CB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agresji i przemocy w przedszkolu i szkole</w:t>
            </w:r>
          </w:p>
        </w:tc>
      </w:tr>
      <w:tr xmlns:wp14="http://schemas.microsoft.com/office/word/2010/wordml" w:rsidRPr="009C54AE" w:rsidR="007A53C0" w:rsidTr="007A53C0" w14:paraId="4E46AFA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F91090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xmlns:wp14="http://schemas.microsoft.com/office/word/2010/wordml" w:rsidR="0004226A" w:rsidP="0004226A" w:rsidRDefault="0004226A" w14:paraId="1299C43A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4DDBEF00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36D49B05" wp14:textId="77777777">
        <w:tc>
          <w:tcPr>
            <w:tcW w:w="9639" w:type="dxa"/>
          </w:tcPr>
          <w:p w:rsidRPr="009C54AE" w:rsidR="0085747A" w:rsidP="009C54AE" w:rsidRDefault="007A53C0" w14:paraId="2F0F0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xmlns:wp14="http://schemas.microsoft.com/office/word/2010/wordml" w:rsidRPr="009C54AE" w:rsidR="0085747A" w:rsidTr="00923D7D" w14:paraId="0B4482CE" wp14:textId="77777777">
        <w:tc>
          <w:tcPr>
            <w:tcW w:w="9639" w:type="dxa"/>
          </w:tcPr>
          <w:p w:rsidRPr="009C54AE" w:rsidR="0085747A" w:rsidP="009C54AE" w:rsidRDefault="007A53C0" w14:paraId="481BC0F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</w:p>
        </w:tc>
      </w:tr>
      <w:tr xmlns:wp14="http://schemas.microsoft.com/office/word/2010/wordml" w:rsidRPr="009C54AE" w:rsidR="0085747A" w:rsidTr="00923D7D" w14:paraId="3FB13F07" wp14:textId="77777777">
        <w:tc>
          <w:tcPr>
            <w:tcW w:w="9639" w:type="dxa"/>
          </w:tcPr>
          <w:p w:rsidRPr="009C54AE" w:rsidR="0085747A" w:rsidP="009C54AE" w:rsidRDefault="007A53C0" w14:paraId="5993F59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</w:p>
        </w:tc>
      </w:tr>
      <w:tr xmlns:wp14="http://schemas.microsoft.com/office/word/2010/wordml" w:rsidRPr="009C54AE" w:rsidR="007A53C0" w:rsidTr="00923D7D" w14:paraId="578FA8E7" wp14:textId="77777777">
        <w:tc>
          <w:tcPr>
            <w:tcW w:w="9639" w:type="dxa"/>
          </w:tcPr>
          <w:p w:rsidRPr="009C54AE" w:rsidR="007A53C0" w:rsidP="00D16717" w:rsidRDefault="00D16717" w14:paraId="31B8CD8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dbałości o własne ciało</w:t>
            </w:r>
          </w:p>
        </w:tc>
      </w:tr>
      <w:tr xmlns:wp14="http://schemas.microsoft.com/office/word/2010/wordml" w:rsidRPr="009C54AE" w:rsidR="00146EF0" w:rsidTr="00923D7D" w14:paraId="697E7F4E" wp14:textId="77777777">
        <w:tc>
          <w:tcPr>
            <w:tcW w:w="9639" w:type="dxa"/>
          </w:tcPr>
          <w:p w:rsidR="00146EF0" w:rsidP="00D16717" w:rsidRDefault="00146EF0" w14:paraId="3390BF6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</w:p>
        </w:tc>
      </w:tr>
      <w:tr xmlns:wp14="http://schemas.microsoft.com/office/word/2010/wordml" w:rsidRPr="009C54AE" w:rsidR="007A53C0" w:rsidTr="007A53C0" w14:paraId="1079CCB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3829BEA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 xml:space="preserve">dotyczących  bezpiecznych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dzieci w przedszkolu i szkole</w:t>
            </w:r>
          </w:p>
        </w:tc>
      </w:tr>
      <w:tr xmlns:wp14="http://schemas.microsoft.com/office/word/2010/wordml" w:rsidRPr="009C54AE" w:rsidR="007A53C0" w:rsidTr="007A53C0" w14:paraId="542B975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7760136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</w:p>
        </w:tc>
      </w:tr>
      <w:tr xmlns:wp14="http://schemas.microsoft.com/office/word/2010/wordml" w:rsidRPr="009C54AE" w:rsidR="00146EF0" w:rsidTr="007A53C0" w14:paraId="7049CD5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6EF0" w:rsidP="00D16717" w:rsidRDefault="00146EF0" w14:paraId="2546BD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</w:p>
        </w:tc>
      </w:tr>
      <w:tr xmlns:wp14="http://schemas.microsoft.com/office/word/2010/wordml" w:rsidRPr="009C54AE" w:rsidR="007A53C0" w:rsidTr="007A53C0" w14:paraId="04DE233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54BAA27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</w:p>
        </w:tc>
      </w:tr>
      <w:tr xmlns:wp14="http://schemas.microsoft.com/office/word/2010/wordml" w:rsidRPr="009C54AE" w:rsidR="007A53C0" w:rsidTr="007A53C0" w14:paraId="01CA8EF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26502E3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przeciwdziałania  agresji i przemocy wśród dzieci</w:t>
            </w:r>
          </w:p>
        </w:tc>
      </w:tr>
      <w:tr xmlns:wp14="http://schemas.microsoft.com/office/word/2010/wordml" w:rsidRPr="009C54AE" w:rsidR="007A53C0" w:rsidTr="007A53C0" w14:paraId="061CC49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6B56EB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ochrony środowiska 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14BCA" w:rsidR="002A4D7D" w:rsidP="002A4D7D" w:rsidRDefault="002A4D7D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xmlns:wp14="http://schemas.microsoft.com/office/word/2010/wordml" w:rsidRPr="00914BCA" w:rsidR="002A4D7D" w:rsidP="002A4D7D" w:rsidRDefault="002A4D7D" w14:paraId="22ECF847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xmlns:wp14="http://schemas.microsoft.com/office/word/2010/wordml" w:rsidR="00E960BB" w:rsidP="009C54AE" w:rsidRDefault="00E960BB" w14:paraId="0FB7827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C4ECB" w:rsidTr="00A821CE" w14:paraId="5E7D6888" wp14:textId="77777777">
        <w:tc>
          <w:tcPr>
            <w:tcW w:w="1985" w:type="dxa"/>
          </w:tcPr>
          <w:p w:rsidRPr="009C54AE" w:rsidR="008C4ECB" w:rsidP="008C4ECB" w:rsidRDefault="008C4ECB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137A06" w:rsidR="008C4ECB" w:rsidP="006F5B6F" w:rsidRDefault="008C4ECB" w14:paraId="36AA8E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2F73B9D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4864F6C3" wp14:textId="77777777">
        <w:tc>
          <w:tcPr>
            <w:tcW w:w="1985" w:type="dxa"/>
          </w:tcPr>
          <w:p w:rsidRPr="009C54AE" w:rsidR="008C4ECB" w:rsidP="008C4ECB" w:rsidRDefault="008C4ECB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137A06" w:rsidR="008C4ECB" w:rsidP="006F5B6F" w:rsidRDefault="008C4ECB" w14:paraId="3714D9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35F7740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1FDFB9A7" wp14:textId="77777777">
        <w:tc>
          <w:tcPr>
            <w:tcW w:w="1985" w:type="dxa"/>
          </w:tcPr>
          <w:p w:rsidRPr="009C54AE" w:rsidR="008C4ECB" w:rsidP="008C4ECB" w:rsidRDefault="008C4ECB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Pr="008C4ECB" w:rsidR="008C4ECB" w:rsidP="009041B5" w:rsidRDefault="00E91A49" w14:paraId="51DEDBC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 w:rsid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3D54A69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5636C17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5FEA3FA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4FF7" w:rsidR="008C4ECB" w:rsidP="00A821CE" w:rsidRDefault="00E14FF7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C4ECB" w:rsidTr="00A821CE" w14:paraId="1C4198D9" wp14:textId="77777777">
        <w:trPr>
          <w:trHeight w:val="70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46033A7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4FF7" w:rsidR="008C4ECB" w:rsidP="00A821CE" w:rsidRDefault="00E14FF7" w14:paraId="04C64560" wp14:textId="77777777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="00E14FF7" w:rsidP="009C54AE" w:rsidRDefault="00E14FF7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="00E91A49" w:rsidP="009C54AE" w:rsidRDefault="00E91A49" w14:paraId="34CE0A41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2EBF3C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E938DF" wp14:textId="77777777">
        <w:tc>
          <w:tcPr>
            <w:tcW w:w="9670" w:type="dxa"/>
          </w:tcPr>
          <w:p w:rsidRPr="00F35931" w:rsidR="0040179E" w:rsidP="00F35931" w:rsidRDefault="0040179E" w14:paraId="29F5F97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Wykłady – obecność na wykładach, ćwiczenia -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F35931" w:rsidR="0040179E" w:rsidP="00F35931" w:rsidRDefault="0040179E" w14:paraId="14350B2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Praca w grupach:</w:t>
            </w:r>
          </w:p>
          <w:p w:rsidRPr="00F35931" w:rsidR="0040179E" w:rsidP="00F35931" w:rsidRDefault="0040179E" w14:paraId="31673238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:rsidRPr="00F35931" w:rsidR="0040179E" w:rsidP="00F35931" w:rsidRDefault="0040179E" w14:paraId="567EB3B6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dbałości o własne ciało</w:t>
            </w:r>
          </w:p>
          <w:p w:rsidRPr="00F35931" w:rsidR="0040179E" w:rsidP="00F35931" w:rsidRDefault="0040179E" w14:paraId="249B408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</w:p>
          <w:p w:rsidRPr="00F35931" w:rsidR="0040179E" w:rsidP="00F35931" w:rsidRDefault="0040179E" w14:paraId="35B3F2A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bezpiecznych </w:t>
            </w:r>
            <w:proofErr w:type="spellStart"/>
            <w:r w:rsidRPr="00F35931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F35931">
              <w:rPr>
                <w:rFonts w:ascii="Corbel" w:hAnsi="Corbel"/>
                <w:sz w:val="24"/>
                <w:szCs w:val="24"/>
              </w:rPr>
              <w:t xml:space="preserve"> dzieci w przedszkolu i szkole</w:t>
            </w:r>
          </w:p>
          <w:p w:rsidRPr="00F35931" w:rsidR="0040179E" w:rsidP="00F35931" w:rsidRDefault="0040179E" w14:paraId="2301FE0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</w:p>
          <w:p w:rsidRPr="00F35931" w:rsidR="0040179E" w:rsidP="00F35931" w:rsidRDefault="0040179E" w14:paraId="22D2A594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</w:p>
          <w:p w:rsidRPr="00F35931" w:rsidR="0040179E" w:rsidP="00F35931" w:rsidRDefault="0011591D" w14:paraId="5B2DFD8B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rozwijania</w:t>
            </w:r>
            <w:r w:rsidRPr="00F35931" w:rsidR="0040179E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</w:p>
          <w:p w:rsidRPr="00F35931" w:rsidR="0040179E" w:rsidP="00F35931" w:rsidRDefault="0040179E" w14:paraId="4B120A6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przeciwdziałania  agresji i przemocy wśród dzieci</w:t>
            </w:r>
          </w:p>
          <w:p w:rsidRPr="00F35931" w:rsidR="0040179E" w:rsidP="00F35931" w:rsidRDefault="0040179E" w14:paraId="2D16205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dotyczących ochrony środowiska</w:t>
            </w:r>
          </w:p>
          <w:p w:rsidRPr="00F35931" w:rsidR="0040179E" w:rsidP="00F35931" w:rsidRDefault="0040179E" w14:paraId="1830A3F6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:rsidRPr="00F35931" w:rsidR="0040179E" w:rsidP="00F35931" w:rsidRDefault="0040179E" w14:paraId="72C630F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:rsidRPr="00F35931" w:rsidR="0040179E" w:rsidP="00F35931" w:rsidRDefault="0040179E" w14:paraId="5D6E2EC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:rsidRPr="00F35931" w:rsidR="0040179E" w:rsidP="00F35931" w:rsidRDefault="0040179E" w14:paraId="63CE429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:rsidRPr="0040179E" w:rsidR="0085747A" w:rsidP="00F35931" w:rsidRDefault="0040179E" w14:paraId="01D76E55" wp14:textId="77777777">
            <w:pPr>
              <w:spacing w:after="0" w:line="240" w:lineRule="auto"/>
            </w:pPr>
            <w:r w:rsidRPr="00F35931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 z aktywności podczas zajęć i z kolokwium.</w:t>
            </w:r>
          </w:p>
        </w:tc>
      </w:tr>
    </w:tbl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6F79655F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E91A49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B1100B" w:rsidTr="6F79655F" w14:paraId="3271A038" wp14:textId="77777777">
        <w:tc>
          <w:tcPr>
            <w:tcW w:w="4962" w:type="dxa"/>
            <w:tcMar/>
          </w:tcPr>
          <w:p w:rsidRPr="009C54AE" w:rsidR="00B1100B" w:rsidP="006F5B6F" w:rsidRDefault="00B1100B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B1100B" w:rsidTr="6F79655F" w14:paraId="48FBD50A" wp14:textId="77777777">
        <w:tc>
          <w:tcPr>
            <w:tcW w:w="4962" w:type="dxa"/>
            <w:tcMar/>
          </w:tcPr>
          <w:p w:rsidRPr="009C54AE" w:rsidR="00B1100B" w:rsidP="6F79655F" w:rsidRDefault="00B1100B" w14:paraId="3BF88B3F" wp14:textId="7BFED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79655F" w:rsidR="00B1100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F79655F" w:rsidR="00B1100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B1100B" w:rsidP="00E91A49" w:rsidRDefault="00B1100B" w14:paraId="649841BE" wp14:textId="00520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F79655F" w:rsidR="4E82657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B1100B" w:rsidTr="6F79655F" w14:paraId="47C921C9" wp14:textId="77777777">
        <w:tc>
          <w:tcPr>
            <w:tcW w:w="4962" w:type="dxa"/>
            <w:tcMar/>
          </w:tcPr>
          <w:p w:rsidRPr="009C54AE" w:rsidR="00B1100B" w:rsidP="006F5B6F" w:rsidRDefault="00B1100B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B1100B" w:rsidP="00B1100B" w:rsidRDefault="00B1100B" w14:paraId="0278838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1100B" w:rsidP="00B1100B" w:rsidRDefault="00B1100B" w14:paraId="615D8BDC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Pr="009C54AE" w:rsidR="00B1100B" w:rsidP="00B1100B" w:rsidRDefault="00B1100B" w14:paraId="74125B3D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  <w:tcMar/>
          </w:tcPr>
          <w:p w:rsidR="00B1100B" w:rsidP="00E91A49" w:rsidRDefault="00B1100B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E91A49" w:rsidRDefault="00B1100B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E91A49" w:rsidRDefault="00B1100B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1100B" w:rsidP="00E91A49" w:rsidRDefault="00B1100B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E91A49" w:rsidRDefault="00E91A49" w14:paraId="39F18D26" wp14:textId="5A1A1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F79655F" w:rsidR="00E91A49">
              <w:rPr>
                <w:rFonts w:ascii="Corbel" w:hAnsi="Corbel"/>
                <w:sz w:val="24"/>
                <w:szCs w:val="24"/>
              </w:rPr>
              <w:t>1</w:t>
            </w:r>
            <w:r w:rsidRPr="6F79655F" w:rsidR="037543FE">
              <w:rPr>
                <w:rFonts w:ascii="Corbel" w:hAnsi="Corbel"/>
                <w:sz w:val="24"/>
                <w:szCs w:val="24"/>
              </w:rPr>
              <w:t>4</w:t>
            </w:r>
          </w:p>
          <w:p w:rsidR="00B1100B" w:rsidP="00E91A49" w:rsidRDefault="00B1100B" w14:paraId="3FE9F23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B1100B" w:rsidP="00E91A49" w:rsidRDefault="00B1100B" w14:paraId="1F72F64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B1100B" w:rsidTr="6F79655F" w14:paraId="00D7B6FD" wp14:textId="77777777">
        <w:tc>
          <w:tcPr>
            <w:tcW w:w="4962" w:type="dxa"/>
            <w:tcMar/>
          </w:tcPr>
          <w:p w:rsidRPr="009C54AE" w:rsidR="00B1100B" w:rsidP="006F5B6F" w:rsidRDefault="00B1100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B1100B" w:rsidTr="6F79655F" w14:paraId="0AD00C0E" wp14:textId="77777777">
        <w:tc>
          <w:tcPr>
            <w:tcW w:w="4962" w:type="dxa"/>
            <w:tcMar/>
          </w:tcPr>
          <w:p w:rsidRPr="009C54AE" w:rsidR="00B1100B" w:rsidP="006F5B6F" w:rsidRDefault="00B1100B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4B436C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4B436C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5454FE0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B436C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xmlns:wp14="http://schemas.microsoft.com/office/word/2010/wordml" w:rsidRPr="009C54AE" w:rsidR="0085747A" w:rsidTr="0071620A" w14:paraId="5BCC8499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B436C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CD427B2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35931" w:rsidR="00076CB3" w:rsidP="00F35931" w:rsidRDefault="00076CB3" w14:paraId="7C2D51AF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Filipiak E.,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F35931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F35931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="00E9687B" w:rsidP="00F35931" w:rsidRDefault="00AD7261" w14:paraId="1DA636D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9687B"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</w:t>
            </w:r>
            <w:r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zdrowotna: podstawy teoretyczne, metodyka, praktyka, 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:rsidRPr="00E9687B" w:rsidR="00E9687B" w:rsidP="00F35931" w:rsidRDefault="00E9687B" w14:paraId="3051E0F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="00E91A49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F35931" w:rsidR="00AD7261" w:rsidP="00F35931" w:rsidRDefault="00AD7261" w14:paraId="338BB1A9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sz w:val="24"/>
                <w:szCs w:val="24"/>
              </w:rPr>
            </w:pPr>
            <w:proofErr w:type="spellStart"/>
            <w:r w:rsidRPr="00F35931">
              <w:rPr>
                <w:sz w:val="24"/>
                <w:szCs w:val="24"/>
              </w:rPr>
              <w:t>Woynarowska</w:t>
            </w:r>
            <w:proofErr w:type="spellEnd"/>
            <w:r w:rsidRPr="00F35931">
              <w:rPr>
                <w:sz w:val="24"/>
                <w:szCs w:val="24"/>
              </w:rPr>
              <w:t xml:space="preserve"> B., Kowalewska A., Izdebski Z., Komosińska K., Biomedyczne podstawy kształcenia i wychowania, PWN, Warszawa 2010.</w:t>
            </w:r>
          </w:p>
          <w:p w:rsidRPr="00F35931" w:rsidR="0083359A" w:rsidP="00F35931" w:rsidRDefault="0083359A" w14:paraId="5EAB6F2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Szkolna edukacja zdrowotna ukierunkowana na doskonalenie jakości życia uczniów, </w:t>
            </w:r>
            <w:r w:rsidRPr="00F35931">
              <w:rPr>
                <w:rFonts w:ascii="Corbel" w:hAnsi="Corbel"/>
                <w:sz w:val="24"/>
                <w:szCs w:val="24"/>
              </w:rPr>
              <w:t>KUL, Lublin 2012</w:t>
            </w:r>
          </w:p>
        </w:tc>
      </w:tr>
      <w:tr xmlns:wp14="http://schemas.microsoft.com/office/word/2010/wordml" w:rsidRPr="009C54AE" w:rsidR="0085747A" w:rsidTr="0071620A" w14:paraId="31C8B728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3359A" w:rsidP="00F35931" w:rsidRDefault="00E26C39" w14:paraId="68F3E11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(red.),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Pr="00F35931" w:rsidR="00076CB3" w:rsidP="00F35931" w:rsidRDefault="00076CB3" w14:paraId="1E0F372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F35931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F35931" w:rsidR="00076CB3" w:rsidP="00F35931" w:rsidRDefault="00076CB3" w14:paraId="56F9054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35931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35931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F35931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3A27C3" w:rsidR="003A27C3" w:rsidP="00F35931" w:rsidRDefault="003A27C3" w14:paraId="279356B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2C2282" w:rsidR="002C2282" w:rsidP="00F35931" w:rsidRDefault="002C2282" w14:paraId="0A3150F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xmlns:wp14="http://schemas.microsoft.com/office/word/2010/wordml" w:rsidR="0085747A" w:rsidP="00E9687B" w:rsidRDefault="0085747A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011A2" w:rsidP="00E9687B" w:rsidRDefault="00F011A2" w14:paraId="07547A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AD7261" w:rsidP="00F83B28" w:rsidRDefault="00AD726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AD7261" w:rsidP="00F83B28" w:rsidRDefault="00AD7261" w14:paraId="07459315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9C54AE" w:rsidR="00AD726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F61FC7" w:rsidP="00C16ABF" w:rsidRDefault="00F61FC7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61FC7" w:rsidP="00C16ABF" w:rsidRDefault="00F61FC7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F61FC7" w:rsidP="00C16ABF" w:rsidRDefault="00F61FC7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61FC7" w:rsidP="00C16ABF" w:rsidRDefault="00F61FC7" w14:paraId="44E871B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F5308"/>
    <w:multiLevelType w:val="hybridMultilevel"/>
    <w:tmpl w:val="63B4544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673E7"/>
    <w:multiLevelType w:val="hybridMultilevel"/>
    <w:tmpl w:val="87600A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44C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D30EF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2FD4"/>
    <w:rsid w:val="003343CF"/>
    <w:rsid w:val="00335623"/>
    <w:rsid w:val="00346FE9"/>
    <w:rsid w:val="0034759A"/>
    <w:rsid w:val="003503F6"/>
    <w:rsid w:val="003530DD"/>
    <w:rsid w:val="00360095"/>
    <w:rsid w:val="00363F78"/>
    <w:rsid w:val="003A0A5B"/>
    <w:rsid w:val="003A1176"/>
    <w:rsid w:val="003A27C3"/>
    <w:rsid w:val="003B014B"/>
    <w:rsid w:val="003C0BAE"/>
    <w:rsid w:val="003C3498"/>
    <w:rsid w:val="003D18A9"/>
    <w:rsid w:val="003D6CE2"/>
    <w:rsid w:val="003E1941"/>
    <w:rsid w:val="003E2FE6"/>
    <w:rsid w:val="003E49D5"/>
    <w:rsid w:val="003F38C0"/>
    <w:rsid w:val="0040179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EBD"/>
    <w:rsid w:val="0056696D"/>
    <w:rsid w:val="00573EF9"/>
    <w:rsid w:val="00582354"/>
    <w:rsid w:val="0059484D"/>
    <w:rsid w:val="005A0855"/>
    <w:rsid w:val="005A1E88"/>
    <w:rsid w:val="005A3196"/>
    <w:rsid w:val="005B2A35"/>
    <w:rsid w:val="005B2F0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C0"/>
    <w:rsid w:val="007A6E6E"/>
    <w:rsid w:val="007C3299"/>
    <w:rsid w:val="007C3BCC"/>
    <w:rsid w:val="007C4546"/>
    <w:rsid w:val="007C65E8"/>
    <w:rsid w:val="007D6E56"/>
    <w:rsid w:val="007F1652"/>
    <w:rsid w:val="007F1995"/>
    <w:rsid w:val="007F4155"/>
    <w:rsid w:val="007F715C"/>
    <w:rsid w:val="0081554D"/>
    <w:rsid w:val="0081707E"/>
    <w:rsid w:val="0083359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01E6"/>
    <w:rsid w:val="008D3DFB"/>
    <w:rsid w:val="008E64F4"/>
    <w:rsid w:val="008F12C9"/>
    <w:rsid w:val="008F6E29"/>
    <w:rsid w:val="009041B5"/>
    <w:rsid w:val="00916188"/>
    <w:rsid w:val="00923D7D"/>
    <w:rsid w:val="0094709A"/>
    <w:rsid w:val="009508DF"/>
    <w:rsid w:val="00950DAC"/>
    <w:rsid w:val="00954A07"/>
    <w:rsid w:val="00997F14"/>
    <w:rsid w:val="009A78D9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BCB"/>
    <w:rsid w:val="00A30110"/>
    <w:rsid w:val="00A36899"/>
    <w:rsid w:val="00A371F6"/>
    <w:rsid w:val="00A407A1"/>
    <w:rsid w:val="00A43BF6"/>
    <w:rsid w:val="00A53FA5"/>
    <w:rsid w:val="00A54817"/>
    <w:rsid w:val="00A601C8"/>
    <w:rsid w:val="00A60799"/>
    <w:rsid w:val="00A821CE"/>
    <w:rsid w:val="00A84C85"/>
    <w:rsid w:val="00A97DE1"/>
    <w:rsid w:val="00AB053C"/>
    <w:rsid w:val="00AD1146"/>
    <w:rsid w:val="00AD27D3"/>
    <w:rsid w:val="00AD66D6"/>
    <w:rsid w:val="00AD7261"/>
    <w:rsid w:val="00AE1160"/>
    <w:rsid w:val="00AE203C"/>
    <w:rsid w:val="00AE2E74"/>
    <w:rsid w:val="00AE5FCB"/>
    <w:rsid w:val="00AF2C1E"/>
    <w:rsid w:val="00B06142"/>
    <w:rsid w:val="00B1100B"/>
    <w:rsid w:val="00B135B1"/>
    <w:rsid w:val="00B3096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DFA"/>
    <w:rsid w:val="00BF2C41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E5BAC"/>
    <w:rsid w:val="00CF25BE"/>
    <w:rsid w:val="00CF78ED"/>
    <w:rsid w:val="00D02B25"/>
    <w:rsid w:val="00D02EBA"/>
    <w:rsid w:val="00D0724A"/>
    <w:rsid w:val="00D16717"/>
    <w:rsid w:val="00D17C3C"/>
    <w:rsid w:val="00D26B2C"/>
    <w:rsid w:val="00D33317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18BF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51E44"/>
    <w:rsid w:val="00E578F4"/>
    <w:rsid w:val="00E63348"/>
    <w:rsid w:val="00E77874"/>
    <w:rsid w:val="00E77E88"/>
    <w:rsid w:val="00E8107D"/>
    <w:rsid w:val="00E83B01"/>
    <w:rsid w:val="00E91A49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A2"/>
    <w:rsid w:val="00F070AB"/>
    <w:rsid w:val="00F17567"/>
    <w:rsid w:val="00F27A7B"/>
    <w:rsid w:val="00F35931"/>
    <w:rsid w:val="00F526AF"/>
    <w:rsid w:val="00F617C3"/>
    <w:rsid w:val="00F61FC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7543FE"/>
    <w:rsid w:val="09E8FCB4"/>
    <w:rsid w:val="4E826578"/>
    <w:rsid w:val="66E4D50E"/>
    <w:rsid w:val="6F79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C976"/>
  <w15:docId w15:val="{7778EFAC-F5EA-4580-AE92-3A1C341662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20B2D7-B111-4133-84E8-7BDBC3FAC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5E1CD2-B5F1-4BEE-9D59-CDF8446CA96C}"/>
</file>

<file path=customXml/itemProps3.xml><?xml version="1.0" encoding="utf-8"?>
<ds:datastoreItem xmlns:ds="http://schemas.openxmlformats.org/officeDocument/2006/customXml" ds:itemID="{41A6DDE8-BD51-4FD6-AD4F-9ADA35E0D5CC}"/>
</file>

<file path=customXml/itemProps4.xml><?xml version="1.0" encoding="utf-8"?>
<ds:datastoreItem xmlns:ds="http://schemas.openxmlformats.org/officeDocument/2006/customXml" ds:itemID="{8DC92658-BA1D-4A1F-912B-22D4ABF9F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13</cp:revision>
  <cp:lastPrinted>2019-02-06T12:12:00Z</cp:lastPrinted>
  <dcterms:created xsi:type="dcterms:W3CDTF">2019-11-13T20:52:00Z</dcterms:created>
  <dcterms:modified xsi:type="dcterms:W3CDTF">2026-03-13T14:27:35Z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